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4C4E5" w14:textId="53FA69A2" w:rsidR="00136263" w:rsidRPr="008E549F" w:rsidRDefault="00917B24" w:rsidP="008E549F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E549F">
        <w:rPr>
          <w:rFonts w:ascii="TH SarabunPSK" w:hAnsi="TH SarabunPSK" w:cs="TH SarabunPSK"/>
          <w:b/>
          <w:bCs/>
          <w:sz w:val="40"/>
          <w:szCs w:val="40"/>
          <w:cs/>
        </w:rPr>
        <w:t>แบบรับรองการดำเนินการวิจัยเพื่อเบิก</w:t>
      </w:r>
      <w:r w:rsidR="00215F12" w:rsidRPr="008E549F">
        <w:rPr>
          <w:rFonts w:ascii="TH SarabunPSK" w:hAnsi="TH SarabunPSK" w:cs="TH SarabunPSK"/>
          <w:b/>
          <w:bCs/>
          <w:sz w:val="40"/>
          <w:szCs w:val="40"/>
          <w:cs/>
        </w:rPr>
        <w:t>เงินอุดหนุนการวิจัย</w:t>
      </w:r>
    </w:p>
    <w:p w14:paraId="1DA22843" w14:textId="10A5C28D" w:rsidR="00917B24" w:rsidRPr="008E549F" w:rsidRDefault="00917B24" w:rsidP="00134A2C">
      <w:pPr>
        <w:pStyle w:val="a3"/>
        <w:spacing w:after="2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E549F">
        <w:rPr>
          <w:rFonts w:ascii="TH SarabunPSK" w:hAnsi="TH SarabunPSK" w:cs="TH SarabunPSK"/>
          <w:b/>
          <w:bCs/>
          <w:sz w:val="40"/>
          <w:szCs w:val="40"/>
          <w:cs/>
        </w:rPr>
        <w:t>คณะ</w:t>
      </w:r>
      <w:r w:rsidR="008E549F">
        <w:rPr>
          <w:rFonts w:ascii="TH SarabunPSK" w:hAnsi="TH SarabunPSK" w:cs="TH SarabunPSK" w:hint="cs"/>
          <w:b/>
          <w:bCs/>
          <w:sz w:val="40"/>
          <w:szCs w:val="40"/>
          <w:cs/>
        </w:rPr>
        <w:t>เทคโนโลยีอุตสาหกรรม มหาวิทยาลัยราช</w:t>
      </w:r>
      <w:proofErr w:type="spellStart"/>
      <w:r w:rsidR="008E549F">
        <w:rPr>
          <w:rFonts w:ascii="TH SarabunPSK" w:hAnsi="TH SarabunPSK" w:cs="TH SarabunPSK" w:hint="cs"/>
          <w:b/>
          <w:bCs/>
          <w:sz w:val="40"/>
          <w:szCs w:val="40"/>
          <w:cs/>
        </w:rPr>
        <w:t>ภัฏ</w:t>
      </w:r>
      <w:proofErr w:type="spellEnd"/>
      <w:r w:rsidR="008E549F">
        <w:rPr>
          <w:rFonts w:ascii="TH SarabunPSK" w:hAnsi="TH SarabunPSK" w:cs="TH SarabunPSK" w:hint="cs"/>
          <w:b/>
          <w:bCs/>
          <w:sz w:val="40"/>
          <w:szCs w:val="40"/>
          <w:cs/>
        </w:rPr>
        <w:t>ลำปาง</w:t>
      </w:r>
    </w:p>
    <w:p w14:paraId="6C90963F" w14:textId="27C20609" w:rsidR="00134A2C" w:rsidRDefault="00917B24" w:rsidP="00134A2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รายงานความก้าวหน้า เรื่อง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8E549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612B69">
        <w:rPr>
          <w:rFonts w:ascii="TH SarabunPSK" w:hAnsi="TH SarabunPSK" w:cs="TH SarabunPSK" w:hint="cs"/>
          <w:sz w:val="32"/>
          <w:szCs w:val="32"/>
          <w:cs/>
        </w:rPr>
        <w:t>..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83621">
        <w:rPr>
          <w:rFonts w:ascii="TH SarabunPSK" w:hAnsi="TH SarabunPSK" w:cs="TH SarabunPSK" w:hint="cs"/>
          <w:sz w:val="32"/>
          <w:szCs w:val="32"/>
          <w:cs/>
        </w:rPr>
        <w:t>.....</w:t>
      </w:r>
      <w:r w:rsidR="00134A2C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14:paraId="72DA2100" w14:textId="596E44C9" w:rsidR="00D54684" w:rsidRDefault="00D54684" w:rsidP="00D5468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583621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612B6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2661C278" w14:textId="23789311" w:rsidR="00787534" w:rsidRPr="008E549F" w:rsidRDefault="00917B24" w:rsidP="00134A2C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โดย</w:t>
      </w:r>
      <w:r w:rsidR="00A77415">
        <w:rPr>
          <w:rFonts w:ascii="TH SarabunPSK" w:hAnsi="TH SarabunPSK" w:cs="TH SarabunPSK" w:hint="cs"/>
          <w:sz w:val="32"/>
          <w:szCs w:val="32"/>
          <w:cs/>
        </w:rPr>
        <w:t>มี</w:t>
      </w:r>
    </w:p>
    <w:p w14:paraId="0F6E39DB" w14:textId="2DE48678" w:rsidR="00787534" w:rsidRPr="008E549F" w:rsidRDefault="0078753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๑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8E549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................................................................................หัวหน้าโครงการวิจัย</w:t>
      </w:r>
    </w:p>
    <w:p w14:paraId="12AE4C3F" w14:textId="59D98F23" w:rsidR="00787534" w:rsidRDefault="0078753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๒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8E549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................................................................................นักวิจัยร่วม</w:t>
      </w:r>
      <w:r w:rsidR="0065564D" w:rsidRPr="008E549F">
        <w:rPr>
          <w:rFonts w:ascii="TH SarabunPSK" w:hAnsi="TH SarabunPSK" w:cs="TH SarabunPSK"/>
          <w:sz w:val="32"/>
          <w:szCs w:val="32"/>
          <w:cs/>
        </w:rPr>
        <w:t xml:space="preserve"> (ถ้ามี)</w:t>
      </w:r>
    </w:p>
    <w:p w14:paraId="50ECDA56" w14:textId="4F7BF3FE" w:rsidR="00BC1454" w:rsidRDefault="003957A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BC1454" w:rsidRPr="008E549F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................................................................................นักวิจัยร่วม (ถ้ามี)</w:t>
      </w:r>
    </w:p>
    <w:p w14:paraId="1A64D86A" w14:textId="70F9C16E" w:rsidR="003957A4" w:rsidRDefault="003957A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E549F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................................................................................นักวิจัยร่วม (ถ้ามี)</w:t>
      </w:r>
    </w:p>
    <w:p w14:paraId="0EA2E62C" w14:textId="681ABC38" w:rsidR="003957A4" w:rsidRPr="008E549F" w:rsidRDefault="003957A4" w:rsidP="001C3FBF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8E549F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................................................................................นักวิจัยร่วม (ถ้ามี)</w:t>
      </w:r>
      <w:bookmarkStart w:id="0" w:name="_GoBack"/>
      <w:bookmarkEnd w:id="0"/>
    </w:p>
    <w:p w14:paraId="6237BDB6" w14:textId="59D42837" w:rsidR="00917B24" w:rsidRPr="008E549F" w:rsidRDefault="00917B24" w:rsidP="007971D3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ได้รับ</w:t>
      </w:r>
      <w:r w:rsidR="00787534" w:rsidRPr="008E549F">
        <w:rPr>
          <w:rFonts w:ascii="TH SarabunPSK" w:hAnsi="TH SarabunPSK" w:cs="TH SarabunPSK"/>
          <w:sz w:val="32"/>
          <w:szCs w:val="32"/>
          <w:cs/>
        </w:rPr>
        <w:t>เงินอุดหนุนการวิจัย</w:t>
      </w:r>
      <w:r w:rsidR="00395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7534" w:rsidRPr="008E549F">
        <w:rPr>
          <w:rFonts w:ascii="TH SarabunPSK" w:hAnsi="TH SarabunPSK" w:cs="TH SarabunPSK"/>
          <w:sz w:val="32"/>
          <w:szCs w:val="32"/>
          <w:cs/>
        </w:rPr>
        <w:t>งบ</w:t>
      </w:r>
      <w:r w:rsidR="003957A4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787534" w:rsidRPr="008E549F">
        <w:rPr>
          <w:rFonts w:ascii="TH SarabunPSK" w:hAnsi="TH SarabunPSK" w:cs="TH SarabunPSK"/>
          <w:sz w:val="32"/>
          <w:szCs w:val="32"/>
          <w:cs/>
        </w:rPr>
        <w:t>รายได้</w:t>
      </w:r>
      <w:r w:rsidR="00395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ประจำปีง</w:t>
      </w:r>
      <w:r w:rsidRPr="008E549F">
        <w:rPr>
          <w:rFonts w:ascii="TH SarabunPSK" w:hAnsi="TH SarabunPSK" w:cs="TH SarabunPSK"/>
          <w:sz w:val="32"/>
          <w:szCs w:val="32"/>
          <w:cs/>
        </w:rPr>
        <w:t>บประมาณ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 xml:space="preserve"> พ.</w:t>
      </w:r>
      <w:r w:rsidR="009B4EAE" w:rsidRPr="008E549F">
        <w:rPr>
          <w:rFonts w:ascii="TH SarabunPSK" w:hAnsi="TH SarabunPSK" w:cs="TH SarabunPSK"/>
          <w:sz w:val="32"/>
          <w:szCs w:val="32"/>
          <w:cs/>
        </w:rPr>
        <w:t xml:space="preserve">ศ. 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 xml:space="preserve">๒๕๖๓ </w:t>
      </w:r>
      <w:r w:rsidRPr="008E549F">
        <w:rPr>
          <w:rFonts w:ascii="TH SarabunPSK" w:hAnsi="TH SarabunPSK" w:cs="TH SarabunPSK"/>
          <w:sz w:val="32"/>
          <w:szCs w:val="32"/>
          <w:cs/>
        </w:rPr>
        <w:t>จากคณะ</w:t>
      </w:r>
      <w:r w:rsidR="00BC1454" w:rsidRPr="00BC1454">
        <w:rPr>
          <w:rFonts w:ascii="TH SarabunPSK" w:hAnsi="TH SarabunPSK" w:cs="TH SarabunPSK"/>
          <w:sz w:val="32"/>
          <w:szCs w:val="32"/>
          <w:cs/>
        </w:rPr>
        <w:t>เทคโนโลยีอุตสาหกรรม มหาวิทยาลัยราช</w:t>
      </w:r>
      <w:proofErr w:type="spellStart"/>
      <w:r w:rsidR="00BC1454" w:rsidRPr="00BC1454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BC1454" w:rsidRPr="00BC1454">
        <w:rPr>
          <w:rFonts w:ascii="TH SarabunPSK" w:hAnsi="TH SarabunPSK" w:cs="TH SarabunPSK"/>
          <w:sz w:val="32"/>
          <w:szCs w:val="32"/>
          <w:cs/>
        </w:rPr>
        <w:t>ลำปาง</w:t>
      </w:r>
      <w:r w:rsidR="00BC1454">
        <w:rPr>
          <w:rFonts w:ascii="TH SarabunPSK" w:hAnsi="TH SarabunPSK" w:cs="TH SarabunPSK"/>
          <w:sz w:val="32"/>
          <w:szCs w:val="32"/>
        </w:rPr>
        <w:t xml:space="preserve"> </w:t>
      </w:r>
      <w:r w:rsidR="007938D4">
        <w:rPr>
          <w:rFonts w:ascii="TH SarabunPSK" w:hAnsi="TH SarabunPSK" w:cs="TH SarabunPSK" w:hint="cs"/>
          <w:sz w:val="32"/>
          <w:szCs w:val="32"/>
          <w:cs/>
        </w:rPr>
        <w:t>ซึ่งได้</w:t>
      </w:r>
      <w:r w:rsidRPr="008E549F">
        <w:rPr>
          <w:rFonts w:ascii="TH SarabunPSK" w:hAnsi="TH SarabunPSK" w:cs="TH SarabunPSK"/>
          <w:sz w:val="32"/>
          <w:szCs w:val="32"/>
          <w:cs/>
        </w:rPr>
        <w:t>ผ่านการกลั่นกรองและตรวจสอบ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 xml:space="preserve"> จาก</w:t>
      </w:r>
      <w:r w:rsidR="00134A2C">
        <w:rPr>
          <w:rFonts w:ascii="TH SarabunPSK" w:hAnsi="TH SarabunPSK" w:cs="TH SarabunPSK"/>
          <w:sz w:val="32"/>
          <w:szCs w:val="32"/>
          <w:cs/>
        </w:rPr>
        <w:t>คณะกรรมการวิจัยระดับคณะ</w:t>
      </w:r>
      <w:r w:rsidRPr="008E549F">
        <w:rPr>
          <w:rFonts w:ascii="TH SarabunPSK" w:hAnsi="TH SarabunPSK" w:cs="TH SarabunPSK"/>
          <w:sz w:val="32"/>
          <w:szCs w:val="32"/>
          <w:cs/>
        </w:rPr>
        <w:t>เป็น</w:t>
      </w:r>
      <w:r w:rsidR="00F9735C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E549F">
        <w:rPr>
          <w:rFonts w:ascii="TH SarabunPSK" w:hAnsi="TH SarabunPSK" w:cs="TH SarabunPSK"/>
          <w:sz w:val="32"/>
          <w:szCs w:val="32"/>
          <w:cs/>
        </w:rPr>
        <w:t>เรียบร้อย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แล้ว</w:t>
      </w:r>
      <w:r w:rsidR="007971D3">
        <w:rPr>
          <w:rFonts w:ascii="TH SarabunPSK" w:hAnsi="TH SarabunPSK" w:cs="TH SarabunPSK"/>
          <w:sz w:val="32"/>
          <w:szCs w:val="32"/>
        </w:rPr>
        <w:t xml:space="preserve"> </w:t>
      </w:r>
      <w:r w:rsidR="00134A2C">
        <w:rPr>
          <w:rFonts w:ascii="TH SarabunPSK" w:hAnsi="TH SarabunPSK" w:cs="TH SarabunPSK"/>
          <w:sz w:val="32"/>
          <w:szCs w:val="32"/>
          <w:cs/>
        </w:rPr>
        <w:t>คณะกรรมการวิจัยระดับคณะ</w:t>
      </w:r>
      <w:r w:rsidR="00134A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735C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ลงความ</w:t>
      </w:r>
      <w:r w:rsidR="0065564D" w:rsidRPr="008E549F">
        <w:rPr>
          <w:rFonts w:ascii="TH SarabunPSK" w:hAnsi="TH SarabunPSK" w:cs="TH SarabunPSK"/>
          <w:sz w:val="32"/>
          <w:szCs w:val="32"/>
          <w:cs/>
        </w:rPr>
        <w:t>เห็น</w:t>
      </w:r>
      <w:r w:rsidR="00715042" w:rsidRPr="008E549F">
        <w:rPr>
          <w:rFonts w:ascii="TH SarabunPSK" w:hAnsi="TH SarabunPSK" w:cs="TH SarabunPSK"/>
          <w:sz w:val="32"/>
          <w:szCs w:val="32"/>
          <w:cs/>
        </w:rPr>
        <w:t>ว่า โครงการวิจัย</w:t>
      </w:r>
      <w:r w:rsidRPr="008E549F">
        <w:rPr>
          <w:rFonts w:ascii="TH SarabunPSK" w:hAnsi="TH SarabunPSK" w:cs="TH SarabunPSK"/>
          <w:sz w:val="32"/>
          <w:szCs w:val="32"/>
          <w:cs/>
        </w:rPr>
        <w:t>มีองค์ประกอบและเนื้อหาถูกต้อง ครบถ้วน ตามที่ระบุในแผนการดำเนินการวิจัย</w:t>
      </w:r>
    </w:p>
    <w:p w14:paraId="7E3E7920" w14:textId="76602F29" w:rsidR="00C865D8" w:rsidRPr="008E549F" w:rsidRDefault="00FC2041" w:rsidP="003957A4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นี้ ข้าพเจ้าได้แนบ</w:t>
      </w:r>
      <w:r w:rsidR="00B07562" w:rsidRPr="00B07562">
        <w:rPr>
          <w:rFonts w:ascii="TH SarabunPSK" w:hAnsi="TH SarabunPSK" w:cs="TH SarabunPSK"/>
          <w:sz w:val="32"/>
          <w:szCs w:val="32"/>
          <w:cs/>
        </w:rPr>
        <w:t>แบบรับรองผลการกลั่นกรองและตรวจสอบรายงานความก้าวหน้า</w:t>
      </w:r>
      <w:r w:rsidR="00862969">
        <w:rPr>
          <w:rFonts w:ascii="TH SarabunPSK" w:hAnsi="TH SarabunPSK" w:cs="TH SarabunPSK" w:hint="cs"/>
          <w:sz w:val="32"/>
          <w:szCs w:val="32"/>
          <w:cs/>
        </w:rPr>
        <w:t>ครั้งที่.....</w:t>
      </w:r>
      <w:r w:rsidR="00B07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จาก</w:t>
      </w:r>
      <w:r w:rsidR="00134A2C">
        <w:rPr>
          <w:rFonts w:ascii="TH SarabunPSK" w:hAnsi="TH SarabunPSK" w:cs="TH SarabunPSK"/>
          <w:sz w:val="32"/>
          <w:szCs w:val="32"/>
          <w:cs/>
        </w:rPr>
        <w:t>คณะกรรมการวิจัยระดับคณะ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มาพร้อม</w:t>
      </w:r>
      <w:r>
        <w:rPr>
          <w:rFonts w:ascii="TH SarabunPSK" w:hAnsi="TH SarabunPSK" w:cs="TH SarabunPSK" w:hint="cs"/>
          <w:sz w:val="32"/>
          <w:szCs w:val="32"/>
          <w:cs/>
        </w:rPr>
        <w:t>กันด้วย</w:t>
      </w:r>
      <w:r w:rsidR="00C865D8" w:rsidRPr="008E549F">
        <w:rPr>
          <w:rFonts w:ascii="TH SarabunPSK" w:hAnsi="TH SarabunPSK" w:cs="TH SarabunPSK"/>
          <w:sz w:val="32"/>
          <w:szCs w:val="32"/>
          <w:cs/>
        </w:rPr>
        <w:t>นี้</w:t>
      </w:r>
    </w:p>
    <w:p w14:paraId="355D68A9" w14:textId="77777777" w:rsidR="00917B24" w:rsidRDefault="00917B24" w:rsidP="008E549F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E459A30" w14:textId="77777777" w:rsidR="00BC1454" w:rsidRDefault="00BC1454" w:rsidP="008E549F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B84DB75" w14:textId="77777777" w:rsidR="00917B24" w:rsidRPr="008E549F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14:paraId="12E3FCF6" w14:textId="7C9BE59F" w:rsidR="00917B24" w:rsidRPr="008E549F" w:rsidRDefault="00772536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หัวหน้าโครงกา</w:t>
      </w:r>
      <w:r w:rsidR="00917B24" w:rsidRPr="008E549F">
        <w:rPr>
          <w:rFonts w:ascii="TH SarabunPSK" w:hAnsi="TH SarabunPSK" w:cs="TH SarabunPSK"/>
          <w:sz w:val="32"/>
          <w:szCs w:val="32"/>
          <w:cs/>
        </w:rPr>
        <w:t>ร</w:t>
      </w:r>
      <w:r w:rsidRPr="008E549F">
        <w:rPr>
          <w:rFonts w:ascii="TH SarabunPSK" w:hAnsi="TH SarabunPSK" w:cs="TH SarabunPSK"/>
          <w:sz w:val="32"/>
          <w:szCs w:val="32"/>
          <w:cs/>
        </w:rPr>
        <w:t>วิจัย</w:t>
      </w:r>
    </w:p>
    <w:p w14:paraId="4F6C1A98" w14:textId="77777777" w:rsidR="00917B24" w:rsidRPr="008E549F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01452006" w14:textId="77777777" w:rsidR="00917B24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0BE5D49D" w14:textId="77777777" w:rsidR="00134A2C" w:rsidRPr="008E549F" w:rsidRDefault="00134A2C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67266DD" w14:textId="77777777" w:rsidR="00134A2C" w:rsidRPr="008E549F" w:rsidRDefault="00134A2C" w:rsidP="00134A2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14:paraId="3A4EAA64" w14:textId="0C5E9BBB" w:rsidR="00BC1454" w:rsidRPr="00BC1454" w:rsidRDefault="00F45B95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(ผู้ช่วยศาสตราจารย์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C1454" w:rsidRPr="00BC1454">
        <w:rPr>
          <w:rFonts w:ascii="TH SarabunPSK" w:hAnsi="TH SarabunPSK" w:cs="TH SarabunPSK"/>
          <w:sz w:val="32"/>
          <w:szCs w:val="32"/>
          <w:cs/>
        </w:rPr>
        <w:t>อยู่มั่น)</w:t>
      </w:r>
    </w:p>
    <w:p w14:paraId="4636C6EF" w14:textId="77777777" w:rsidR="00BC1454" w:rsidRDefault="00BC145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C1454">
        <w:rPr>
          <w:rFonts w:ascii="TH SarabunPSK" w:hAnsi="TH SarabunPSK" w:cs="TH SarabunPSK"/>
          <w:sz w:val="32"/>
          <w:szCs w:val="32"/>
          <w:cs/>
        </w:rPr>
        <w:t>รองคณบดีฝ่ายวิชาการและวิจัย</w:t>
      </w:r>
    </w:p>
    <w:p w14:paraId="422D3DFE" w14:textId="3E7A8B7A" w:rsidR="00917B24" w:rsidRPr="008E549F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5CB01E0D" w14:textId="77777777" w:rsidR="00917B24" w:rsidRDefault="00917B24" w:rsidP="00BC145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0DE100BC" w14:textId="77777777" w:rsidR="00134A2C" w:rsidRPr="00FD7ADA" w:rsidRDefault="00134A2C" w:rsidP="00BC1454">
      <w:pPr>
        <w:pStyle w:val="a3"/>
        <w:jc w:val="center"/>
        <w:rPr>
          <w:rFonts w:ascii="TH SarabunPSK" w:hAnsi="TH SarabunPSK" w:cs="TH SarabunPSK"/>
          <w:i/>
          <w:iCs/>
          <w:sz w:val="32"/>
          <w:szCs w:val="32"/>
        </w:rPr>
      </w:pPr>
    </w:p>
    <w:p w14:paraId="0C43F749" w14:textId="77777777" w:rsidR="00134A2C" w:rsidRPr="00FD7ADA" w:rsidRDefault="00134A2C" w:rsidP="00134A2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14:paraId="18CDFB8B" w14:textId="1F6C7EC4" w:rsidR="00F45B95" w:rsidRPr="00FD7ADA" w:rsidRDefault="00F45B95" w:rsidP="00F45B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  <w:cs/>
        </w:rPr>
        <w:t xml:space="preserve"> (ผู้ช่วยศาสตราจารย์จักรกฤษณ์</w:t>
      </w:r>
      <w:r w:rsidRPr="00FD7A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7ADA">
        <w:rPr>
          <w:rFonts w:ascii="TH SarabunPSK" w:hAnsi="TH SarabunPSK" w:cs="TH SarabunPSK"/>
          <w:sz w:val="32"/>
          <w:szCs w:val="32"/>
          <w:cs/>
        </w:rPr>
        <w:t>ฮั่นยะลา)</w:t>
      </w:r>
    </w:p>
    <w:p w14:paraId="6F843D65" w14:textId="7BC06F74" w:rsidR="00F45B95" w:rsidRPr="00FD7ADA" w:rsidRDefault="00F45B95" w:rsidP="00F45B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  <w:cs/>
        </w:rPr>
        <w:t xml:space="preserve">คณบดีคณะเทคโนโลยีอุตสาหกรรม </w:t>
      </w:r>
    </w:p>
    <w:p w14:paraId="33109A2A" w14:textId="57A129EC" w:rsidR="001E6E16" w:rsidRDefault="00917B24" w:rsidP="00F45B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FD7ADA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1ACCE29E" w14:textId="51A56D2A" w:rsidR="001E6E16" w:rsidRPr="00185B5B" w:rsidRDefault="001E6E16" w:rsidP="001E6E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 w:rsidR="003E7B53">
        <w:rPr>
          <w:rFonts w:ascii="TH SarabunPSK" w:hAnsi="TH SarabunPSK" w:cs="TH SarabunPSK" w:hint="cs"/>
          <w:b/>
          <w:bCs/>
          <w:sz w:val="32"/>
          <w:szCs w:val="32"/>
          <w:cs/>
        </w:rPr>
        <w:t>รับรอง</w:t>
      </w:r>
      <w:r w:rsidR="003E7B53" w:rsidRPr="003E7B53">
        <w:rPr>
          <w:rFonts w:ascii="TH SarabunPSK" w:hAnsi="TH SarabunPSK" w:cs="TH SarabunPSK"/>
          <w:b/>
          <w:bCs/>
          <w:sz w:val="32"/>
          <w:szCs w:val="32"/>
          <w:cs/>
        </w:rPr>
        <w:t>ผลการกลั่นกรองและตรวจสอบ</w:t>
      </w: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รายงานความก้าวหน้า ครั้งที่</w:t>
      </w:r>
      <w:r w:rsidRPr="00185B5B">
        <w:rPr>
          <w:rFonts w:ascii="TH SarabunPSK" w:hAnsi="TH SarabunPSK" w:cs="TH SarabunPSK"/>
          <w:b/>
          <w:bCs/>
          <w:sz w:val="32"/>
          <w:szCs w:val="32"/>
        </w:rPr>
        <w:t>……………</w:t>
      </w:r>
    </w:p>
    <w:p w14:paraId="411E7DB9" w14:textId="715DCEDA" w:rsidR="001E6E16" w:rsidRPr="00185B5B" w:rsidRDefault="001E6E16" w:rsidP="001E6E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883EB8" w:rsidRPr="00883EB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อุดหนุนการวิจัย งบเงินรายได้ ประจำปีงบประมาณ พ.ศ. </w:t>
      </w:r>
      <w:r w:rsidR="00883EB8">
        <w:rPr>
          <w:rFonts w:ascii="TH SarabunPSK" w:hAnsi="TH SarabunPSK" w:cs="TH SarabunPSK" w:hint="cs"/>
          <w:b/>
          <w:bCs/>
          <w:sz w:val="32"/>
          <w:szCs w:val="32"/>
          <w:cs/>
        </w:rPr>
        <w:t>2563</w:t>
      </w:r>
    </w:p>
    <w:p w14:paraId="49C9F022" w14:textId="77777777" w:rsidR="001E6E16" w:rsidRPr="00185B5B" w:rsidRDefault="001E6E16" w:rsidP="001E6E1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ช่วงรายงานระหว่างเดือน</w:t>
      </w:r>
      <w:r w:rsidRPr="00185B5B">
        <w:rPr>
          <w:rFonts w:ascii="TH SarabunPSK" w:hAnsi="TH SarabunPSK" w:cs="TH SarabunPSK"/>
          <w:b/>
          <w:bCs/>
          <w:sz w:val="32"/>
          <w:szCs w:val="32"/>
        </w:rPr>
        <w:t>…………………………..</w:t>
      </w: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</w:t>
      </w:r>
      <w:r w:rsidRPr="00185B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2563 ถึง เดือน......................................ปี 2563</w:t>
      </w:r>
    </w:p>
    <w:p w14:paraId="630E1E98" w14:textId="77777777" w:rsidR="001E6E16" w:rsidRPr="00185B5B" w:rsidRDefault="001E6E16" w:rsidP="001E6E16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86E71" wp14:editId="0871D226">
                <wp:simplePos x="0" y="0"/>
                <wp:positionH relativeFrom="column">
                  <wp:posOffset>-104775</wp:posOffset>
                </wp:positionH>
                <wp:positionV relativeFrom="paragraph">
                  <wp:posOffset>97155</wp:posOffset>
                </wp:positionV>
                <wp:extent cx="6153150" cy="0"/>
                <wp:effectExtent l="9525" t="14605" r="9525" b="1397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-8.25pt;margin-top:7.65pt;width:48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24+HQIAAD0EAAAOAAAAZHJzL2Uyb0RvYy54bWysU8GO2jAQvVfqP1i5s0nYQ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" strokeweight="1.5pt"/>
            </w:pict>
          </mc:Fallback>
        </mc:AlternateContent>
      </w:r>
    </w:p>
    <w:p w14:paraId="2FB889AE" w14:textId="7BAB8A8F" w:rsidR="001E6E16" w:rsidRPr="00185B5B" w:rsidRDefault="001E6E16" w:rsidP="001E6E16">
      <w:pPr>
        <w:pStyle w:val="a3"/>
        <w:spacing w:before="120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sz w:val="32"/>
          <w:szCs w:val="32"/>
          <w:cs/>
        </w:rPr>
        <w:t>(ไทย)</w:t>
      </w:r>
      <w:r w:rsidRPr="00185B5B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Pr="00185B5B">
        <w:rPr>
          <w:rFonts w:ascii="TH SarabunPSK" w:hAnsi="TH SarabunPSK" w:cs="TH SarabunPSK"/>
          <w:sz w:val="32"/>
          <w:szCs w:val="32"/>
        </w:rPr>
        <w:t>…………………</w:t>
      </w:r>
      <w:r w:rsidR="00583621">
        <w:rPr>
          <w:rFonts w:ascii="TH SarabunPSK" w:hAnsi="TH SarabunPSK" w:cs="TH SarabunPSK"/>
          <w:sz w:val="32"/>
          <w:szCs w:val="32"/>
        </w:rPr>
        <w:t>……..</w:t>
      </w:r>
      <w:r w:rsidRPr="00185B5B">
        <w:rPr>
          <w:rFonts w:ascii="TH SarabunPSK" w:hAnsi="TH SarabunPSK" w:cs="TH SarabunPSK"/>
          <w:sz w:val="32"/>
          <w:szCs w:val="32"/>
        </w:rPr>
        <w:t>…….</w:t>
      </w:r>
    </w:p>
    <w:p w14:paraId="5586B798" w14:textId="632AF75A" w:rsidR="001E6E16" w:rsidRPr="00185B5B" w:rsidRDefault="001E6E16" w:rsidP="00B07562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sz w:val="32"/>
          <w:szCs w:val="32"/>
          <w:cs/>
        </w:rPr>
        <w:t>(อังกฤษ)</w:t>
      </w:r>
      <w:r w:rsidRPr="00185B5B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="00583621">
        <w:rPr>
          <w:rFonts w:ascii="TH SarabunPSK" w:hAnsi="TH SarabunPSK" w:cs="TH SarabunPSK"/>
          <w:sz w:val="32"/>
          <w:szCs w:val="32"/>
        </w:rPr>
        <w:t>……..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185B5B">
        <w:rPr>
          <w:rFonts w:ascii="TH SarabunPSK" w:hAnsi="TH SarabunPSK" w:cs="TH SarabunPSK"/>
          <w:sz w:val="32"/>
          <w:szCs w:val="32"/>
        </w:rPr>
        <w:t>…….</w:t>
      </w:r>
    </w:p>
    <w:p w14:paraId="2C3E24D3" w14:textId="74D9FE4D" w:rsidR="001E6E16" w:rsidRPr="00185B5B" w:rsidRDefault="001E6E16" w:rsidP="00B0756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หัวหน้าโครงการผู้รับทุน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85B5B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583621">
        <w:rPr>
          <w:rFonts w:ascii="TH SarabunPSK" w:hAnsi="TH SarabunPSK" w:cs="TH SarabunPSK"/>
          <w:sz w:val="32"/>
          <w:szCs w:val="32"/>
        </w:rPr>
        <w:t>……..</w:t>
      </w:r>
      <w:r>
        <w:rPr>
          <w:rFonts w:ascii="TH SarabunPSK" w:hAnsi="TH SarabunPSK" w:cs="TH SarabunPSK"/>
          <w:sz w:val="32"/>
          <w:szCs w:val="32"/>
        </w:rPr>
        <w:t>…..</w:t>
      </w:r>
      <w:r w:rsidRPr="00185B5B">
        <w:rPr>
          <w:rFonts w:ascii="TH SarabunPSK" w:hAnsi="TH SarabunPSK" w:cs="TH SarabunPSK"/>
          <w:sz w:val="32"/>
          <w:szCs w:val="32"/>
        </w:rPr>
        <w:t>…….</w:t>
      </w:r>
    </w:p>
    <w:p w14:paraId="63BD86FF" w14:textId="4E636B12" w:rsidR="003E7B53" w:rsidRDefault="001E6E16" w:rsidP="00B07562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การดำเนินงาน </w:t>
      </w:r>
      <w:r w:rsidRPr="00185B5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85B5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E7B53">
        <w:rPr>
          <w:rFonts w:ascii="TH SarabunPSK" w:hAnsi="TH SarabunPSK" w:cs="TH SarabunPSK" w:hint="cs"/>
          <w:sz w:val="32"/>
          <w:szCs w:val="32"/>
          <w:cs/>
        </w:rPr>
        <w:tab/>
      </w:r>
      <w:r w:rsidR="0085386A">
        <w:rPr>
          <w:rFonts w:ascii="TH SarabunPSK" w:hAnsi="TH SarabunPSK" w:cs="TH SarabunPSK" w:hint="cs"/>
          <w:sz w:val="32"/>
          <w:szCs w:val="32"/>
          <w:cs/>
        </w:rPr>
        <w:t>(   )</w:t>
      </w:r>
      <w:r w:rsidR="003E7B53">
        <w:rPr>
          <w:rFonts w:ascii="TH SarabunPSK" w:hAnsi="TH SarabunPSK" w:cs="TH SarabunPSK"/>
          <w:sz w:val="32"/>
          <w:szCs w:val="32"/>
        </w:rPr>
        <w:t xml:space="preserve">  </w:t>
      </w:r>
      <w:r w:rsidRPr="00185B5B">
        <w:rPr>
          <w:rFonts w:ascii="TH SarabunPSK" w:hAnsi="TH SarabunPSK" w:cs="TH SarabunPSK"/>
          <w:sz w:val="32"/>
          <w:szCs w:val="32"/>
          <w:cs/>
        </w:rPr>
        <w:t xml:space="preserve">ได้ดำเนินงานตามแผนที่วางไว้  </w:t>
      </w:r>
      <w:r w:rsidR="00111D5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7178DFD" w14:textId="75D0F7D5" w:rsidR="001E6E16" w:rsidRDefault="0085386A" w:rsidP="00B0756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)</w:t>
      </w:r>
      <w:r w:rsidR="001E6E16" w:rsidRPr="00185B5B">
        <w:rPr>
          <w:rFonts w:ascii="TH SarabunPSK" w:hAnsi="TH SarabunPSK" w:cs="TH SarabunPSK"/>
          <w:sz w:val="32"/>
          <w:szCs w:val="32"/>
          <w:cs/>
        </w:rPr>
        <w:t xml:space="preserve">  ไม่สามารถดำเนินงานตามแผนที่วางไว้</w:t>
      </w:r>
    </w:p>
    <w:p w14:paraId="58EEFAAA" w14:textId="026019A1" w:rsidR="003E7B53" w:rsidRPr="00185B5B" w:rsidRDefault="003E7B53" w:rsidP="00B0756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เนื่องจาก.......................................................................................................</w:t>
      </w:r>
      <w:r w:rsidR="00583621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0DAF0CDD" w14:textId="04AD4AC8" w:rsidR="001E6E16" w:rsidRPr="00185B5B" w:rsidRDefault="001E6E16" w:rsidP="00B07562">
      <w:pPr>
        <w:pStyle w:val="a3"/>
        <w:rPr>
          <w:rFonts w:ascii="TH SarabunPSK" w:hAnsi="TH SarabunPSK" w:cs="TH SarabunPSK"/>
          <w:sz w:val="32"/>
          <w:szCs w:val="32"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งบประมาณที่ใช้ไปทั้งสิ้น</w:t>
      </w:r>
      <w:r w:rsidR="001D493A">
        <w:rPr>
          <w:rFonts w:ascii="TH SarabunPSK" w:hAnsi="TH SarabunPSK" w:cs="TH SarabunPSK" w:hint="cs"/>
          <w:sz w:val="32"/>
          <w:szCs w:val="32"/>
          <w:cs/>
        </w:rPr>
        <w:tab/>
      </w:r>
      <w:r w:rsidR="001D493A">
        <w:rPr>
          <w:rFonts w:ascii="TH SarabunPSK" w:hAnsi="TH SarabunPSK" w:cs="TH SarabunPSK" w:hint="cs"/>
          <w:sz w:val="32"/>
          <w:szCs w:val="32"/>
          <w:cs/>
        </w:rPr>
        <w:tab/>
      </w:r>
      <w:r w:rsidR="001D493A">
        <w:rPr>
          <w:rFonts w:ascii="TH SarabunPSK" w:hAnsi="TH SarabunPSK" w:cs="TH SarabunPSK" w:hint="cs"/>
          <w:sz w:val="32"/>
          <w:szCs w:val="32"/>
          <w:cs/>
        </w:rPr>
        <w:tab/>
      </w:r>
      <w:r w:rsidR="0085386A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185B5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F8D279F" w14:textId="699C8D29" w:rsidR="001E6E16" w:rsidRPr="00185B5B" w:rsidRDefault="001E6E16" w:rsidP="00B0756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ร้อยละความก้าวหน้าของโครงการ</w:t>
      </w:r>
      <w:r w:rsidR="001D493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5386A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14:paraId="676586F1" w14:textId="5E3E8444" w:rsidR="001E6E16" w:rsidRPr="00185B5B" w:rsidRDefault="00A3664A" w:rsidP="00B0756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tbl>
      <w:tblPr>
        <w:tblStyle w:val="a4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5386A" w14:paraId="602D478B" w14:textId="77777777" w:rsidTr="00ED0E10">
        <w:tc>
          <w:tcPr>
            <w:tcW w:w="4786" w:type="dxa"/>
          </w:tcPr>
          <w:p w14:paraId="6CDB0968" w14:textId="2B2BC189" w:rsidR="0085386A" w:rsidRDefault="0085386A" w:rsidP="0085386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แผนการดำเนินการวิจัย/กิจกรรม</w:t>
            </w:r>
          </w:p>
        </w:tc>
        <w:tc>
          <w:tcPr>
            <w:tcW w:w="4820" w:type="dxa"/>
          </w:tcPr>
          <w:p w14:paraId="2A04D930" w14:textId="65140D70" w:rsidR="0085386A" w:rsidRDefault="0085386A" w:rsidP="00A3664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</w:t>
            </w:r>
            <w:r w:rsidR="00A366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</w:tc>
      </w:tr>
      <w:tr w:rsidR="0085386A" w14:paraId="1BD33EB0" w14:textId="77777777" w:rsidTr="00ED0E10">
        <w:tc>
          <w:tcPr>
            <w:tcW w:w="4786" w:type="dxa"/>
          </w:tcPr>
          <w:p w14:paraId="441E99C7" w14:textId="0EF2A25D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</w:p>
        </w:tc>
        <w:tc>
          <w:tcPr>
            <w:tcW w:w="4820" w:type="dxa"/>
          </w:tcPr>
          <w:p w14:paraId="64FE51EA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0D017D86" w14:textId="77777777" w:rsidTr="00ED0E10">
        <w:tc>
          <w:tcPr>
            <w:tcW w:w="4786" w:type="dxa"/>
          </w:tcPr>
          <w:p w14:paraId="12189C1D" w14:textId="320DCE5F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820" w:type="dxa"/>
          </w:tcPr>
          <w:p w14:paraId="5529C486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6090489A" w14:textId="77777777" w:rsidTr="00ED0E10">
        <w:tc>
          <w:tcPr>
            <w:tcW w:w="4786" w:type="dxa"/>
          </w:tcPr>
          <w:p w14:paraId="0FC08ADD" w14:textId="56B2EA40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820" w:type="dxa"/>
          </w:tcPr>
          <w:p w14:paraId="689BE8BF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034C4E7F" w14:textId="77777777" w:rsidTr="00ED0E10">
        <w:tc>
          <w:tcPr>
            <w:tcW w:w="4786" w:type="dxa"/>
          </w:tcPr>
          <w:p w14:paraId="32DF7D26" w14:textId="28D18DFD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820" w:type="dxa"/>
          </w:tcPr>
          <w:p w14:paraId="42D0FBE9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386A" w14:paraId="6B2EEE8C" w14:textId="77777777" w:rsidTr="00ED0E10">
        <w:tc>
          <w:tcPr>
            <w:tcW w:w="4786" w:type="dxa"/>
          </w:tcPr>
          <w:p w14:paraId="0D393CC6" w14:textId="0A40FC9A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D58B9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4820" w:type="dxa"/>
          </w:tcPr>
          <w:p w14:paraId="67DD2928" w14:textId="77777777" w:rsidR="0085386A" w:rsidRPr="000D58B9" w:rsidRDefault="0085386A" w:rsidP="00853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25B23A3" w14:textId="03ECE4FC" w:rsidR="001E6E16" w:rsidRPr="00185B5B" w:rsidRDefault="001E6E16" w:rsidP="00B07562">
      <w:pPr>
        <w:pStyle w:val="a3"/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5B5B">
        <w:rPr>
          <w:rFonts w:ascii="TH SarabunPSK" w:hAnsi="TH SarabunPSK" w:cs="TH SarabunPSK"/>
          <w:b/>
          <w:bCs/>
          <w:sz w:val="32"/>
          <w:szCs w:val="32"/>
          <w:cs/>
        </w:rPr>
        <w:t>ปัญหาและอุปสรรค</w:t>
      </w:r>
      <w:r w:rsidR="002B20B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B20B5" w:rsidRPr="004677D2">
        <w:rPr>
          <w:rFonts w:ascii="TH SarabunPSK" w:hAnsi="TH SarabunPSK" w:cs="TH SarabunPSK" w:hint="cs"/>
          <w:sz w:val="32"/>
          <w:szCs w:val="32"/>
          <w:cs/>
        </w:rPr>
        <w:t>(ถ้ามี)</w:t>
      </w:r>
    </w:p>
    <w:p w14:paraId="3FB61376" w14:textId="6D475754" w:rsidR="00EC096D" w:rsidRPr="00EC096D" w:rsidRDefault="00EC096D" w:rsidP="00EC096D">
      <w:pPr>
        <w:pStyle w:val="a3"/>
        <w:rPr>
          <w:rFonts w:ascii="TH SarabunPSK" w:hAnsi="TH SarabunPSK" w:cs="TH SarabunPSK"/>
          <w:sz w:val="32"/>
          <w:szCs w:val="32"/>
        </w:rPr>
      </w:pPr>
      <w:r w:rsidRPr="00EC09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EC09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4E261569" w14:textId="77777777" w:rsidR="00B46C02" w:rsidRPr="00185B5B" w:rsidRDefault="00B46C02" w:rsidP="001E6E1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14:paraId="4250A650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14:paraId="2B092D85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หัวหน้าโครงการวิจัย</w:t>
      </w:r>
    </w:p>
    <w:p w14:paraId="1A2414B8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p w14:paraId="753BA2AB" w14:textId="7288C7AF" w:rsidR="001E6E16" w:rsidRPr="00F877F3" w:rsidRDefault="00F877F3" w:rsidP="00F877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877F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ผลการพิจารณา</w:t>
      </w:r>
    </w:p>
    <w:p w14:paraId="0BDC736F" w14:textId="43C7DD0E" w:rsidR="001E6E16" w:rsidRPr="00DC349A" w:rsidRDefault="001E6E16" w:rsidP="00F877F3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349A">
        <w:rPr>
          <w:rFonts w:ascii="TH SarabunPSK" w:hAnsi="TH SarabunPSK" w:cs="TH SarabunPSK"/>
          <w:b/>
          <w:bCs/>
          <w:sz w:val="32"/>
          <w:szCs w:val="32"/>
          <w:cs/>
        </w:rPr>
        <w:t>ได้ผ่านการกลั่นกรองและตรวจสอบ</w:t>
      </w:r>
      <w:r w:rsidRPr="00DC34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แล้ว </w:t>
      </w:r>
    </w:p>
    <w:p w14:paraId="23451FCD" w14:textId="77777777" w:rsidR="001E6E16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DE1B0F9" w14:textId="77777777" w:rsidR="001E6E16" w:rsidRPr="008E549F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</w:p>
    <w:p w14:paraId="464F0E75" w14:textId="77777777" w:rsidR="001E6E16" w:rsidRPr="00BC1454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(ผู้ช่วยศาสตราจารย์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ศักดิ์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C1454">
        <w:rPr>
          <w:rFonts w:ascii="TH SarabunPSK" w:hAnsi="TH SarabunPSK" w:cs="TH SarabunPSK"/>
          <w:sz w:val="32"/>
          <w:szCs w:val="32"/>
          <w:cs/>
        </w:rPr>
        <w:t>อยู่มั่น)</w:t>
      </w:r>
    </w:p>
    <w:p w14:paraId="61EA7BB7" w14:textId="77777777" w:rsidR="001E6E16" w:rsidRDefault="001E6E16" w:rsidP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C1454">
        <w:rPr>
          <w:rFonts w:ascii="TH SarabunPSK" w:hAnsi="TH SarabunPSK" w:cs="TH SarabunPSK"/>
          <w:sz w:val="32"/>
          <w:szCs w:val="32"/>
          <w:cs/>
        </w:rPr>
        <w:t>รองคณบดีฝ่ายวิชาการและวิจัย</w:t>
      </w:r>
    </w:p>
    <w:p w14:paraId="7A1D2463" w14:textId="41CDDE23" w:rsidR="001D493A" w:rsidRPr="008E549F" w:rsidRDefault="001E6E1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549F">
        <w:rPr>
          <w:rFonts w:ascii="TH SarabunPSK" w:hAnsi="TH SarabunPSK" w:cs="TH SarabunPSK"/>
          <w:sz w:val="32"/>
          <w:szCs w:val="32"/>
          <w:cs/>
        </w:rPr>
        <w:t>วันที่............./................/..............</w:t>
      </w:r>
    </w:p>
    <w:sectPr w:rsidR="001D493A" w:rsidRPr="008E549F" w:rsidSect="00B07562">
      <w:pgSz w:w="12240" w:h="15840"/>
      <w:pgMar w:top="993" w:right="1041" w:bottom="426" w:left="172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31946"/>
    <w:multiLevelType w:val="hybridMultilevel"/>
    <w:tmpl w:val="86A60FA6"/>
    <w:lvl w:ilvl="0" w:tplc="E3C69DB4">
      <w:start w:val="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DD764E"/>
    <w:multiLevelType w:val="hybridMultilevel"/>
    <w:tmpl w:val="543AB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64D"/>
    <w:rsid w:val="00005223"/>
    <w:rsid w:val="00007E53"/>
    <w:rsid w:val="000A5E5B"/>
    <w:rsid w:val="000B6024"/>
    <w:rsid w:val="000D58B9"/>
    <w:rsid w:val="0010518D"/>
    <w:rsid w:val="00111D51"/>
    <w:rsid w:val="00134A2C"/>
    <w:rsid w:val="00136263"/>
    <w:rsid w:val="001411CD"/>
    <w:rsid w:val="00163200"/>
    <w:rsid w:val="001C3FBF"/>
    <w:rsid w:val="001D493A"/>
    <w:rsid w:val="001E6E16"/>
    <w:rsid w:val="001F3E7F"/>
    <w:rsid w:val="00211295"/>
    <w:rsid w:val="00215F12"/>
    <w:rsid w:val="002B20B5"/>
    <w:rsid w:val="003454CD"/>
    <w:rsid w:val="003957A4"/>
    <w:rsid w:val="003A44B5"/>
    <w:rsid w:val="003E7B53"/>
    <w:rsid w:val="00457CF2"/>
    <w:rsid w:val="004677D2"/>
    <w:rsid w:val="004842B9"/>
    <w:rsid w:val="004C57F9"/>
    <w:rsid w:val="0052549D"/>
    <w:rsid w:val="00583621"/>
    <w:rsid w:val="00595008"/>
    <w:rsid w:val="00612B69"/>
    <w:rsid w:val="0065564D"/>
    <w:rsid w:val="006F2CFD"/>
    <w:rsid w:val="00715042"/>
    <w:rsid w:val="00772536"/>
    <w:rsid w:val="00787534"/>
    <w:rsid w:val="007938D4"/>
    <w:rsid w:val="007971D3"/>
    <w:rsid w:val="00821DB1"/>
    <w:rsid w:val="0085386A"/>
    <w:rsid w:val="00862969"/>
    <w:rsid w:val="00883EB8"/>
    <w:rsid w:val="008E549F"/>
    <w:rsid w:val="009139D2"/>
    <w:rsid w:val="00917B24"/>
    <w:rsid w:val="009417DF"/>
    <w:rsid w:val="00975B60"/>
    <w:rsid w:val="009B4EAE"/>
    <w:rsid w:val="009D6F72"/>
    <w:rsid w:val="00A2579E"/>
    <w:rsid w:val="00A3664A"/>
    <w:rsid w:val="00A77415"/>
    <w:rsid w:val="00AD6C4A"/>
    <w:rsid w:val="00AF4871"/>
    <w:rsid w:val="00AF6C7C"/>
    <w:rsid w:val="00B07562"/>
    <w:rsid w:val="00B2158E"/>
    <w:rsid w:val="00B46C02"/>
    <w:rsid w:val="00BC1454"/>
    <w:rsid w:val="00C865D8"/>
    <w:rsid w:val="00C94980"/>
    <w:rsid w:val="00CF074F"/>
    <w:rsid w:val="00D23E2E"/>
    <w:rsid w:val="00D44618"/>
    <w:rsid w:val="00D54684"/>
    <w:rsid w:val="00D5573E"/>
    <w:rsid w:val="00E52734"/>
    <w:rsid w:val="00E937C6"/>
    <w:rsid w:val="00EC096D"/>
    <w:rsid w:val="00ED0E10"/>
    <w:rsid w:val="00EF08C1"/>
    <w:rsid w:val="00F1508E"/>
    <w:rsid w:val="00F45B95"/>
    <w:rsid w:val="00F55A23"/>
    <w:rsid w:val="00F877F3"/>
    <w:rsid w:val="00F9735C"/>
    <w:rsid w:val="00FC2041"/>
    <w:rsid w:val="00FD7ADA"/>
    <w:rsid w:val="00F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F5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49F"/>
    <w:rPr>
      <w:sz w:val="22"/>
      <w:szCs w:val="28"/>
    </w:rPr>
  </w:style>
  <w:style w:type="table" w:styleId="a4">
    <w:name w:val="Table Grid"/>
    <w:basedOn w:val="a1"/>
    <w:uiPriority w:val="39"/>
    <w:rsid w:val="000B6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49F"/>
    <w:rPr>
      <w:sz w:val="22"/>
      <w:szCs w:val="28"/>
    </w:rPr>
  </w:style>
  <w:style w:type="table" w:styleId="a4">
    <w:name w:val="Table Grid"/>
    <w:basedOn w:val="a1"/>
    <w:uiPriority w:val="39"/>
    <w:rsid w:val="000B6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&#3649;&#3610;&#3610;&#3619;&#3633;&#3610;&#3619;&#3629;&#3591;&#3585;&#3634;&#3619;&#3604;&#3635;&#3648;&#3609;&#3636;&#3609;&#3585;&#3634;&#3619;&#3623;&#3636;&#3592;&#3633;&#3618;&#3648;&#3614;&#3639;&#3656;&#3629;&#3648;&#3610;&#3636;&#3585;&#3648;&#3591;&#3636;&#3609;2563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6FF1-C5AC-4005-8E30-4D7EE825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แบบรับรองการดำเนินการวิจัยเพื่อเบิกเงิน2563.dot</Template>
  <TotalTime>394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CQ3472L-OK</cp:lastModifiedBy>
  <cp:revision>68</cp:revision>
  <cp:lastPrinted>2020-07-02T02:45:00Z</cp:lastPrinted>
  <dcterms:created xsi:type="dcterms:W3CDTF">2020-06-24T08:42:00Z</dcterms:created>
  <dcterms:modified xsi:type="dcterms:W3CDTF">2020-07-02T02:47:00Z</dcterms:modified>
</cp:coreProperties>
</file>